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92F7E" w:rsidRDefault="00744310" w:rsidP="0086464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86464C" w:rsidRPr="0086464C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Сергея Есенина, </w:t>
      </w:r>
    </w:p>
    <w:p w:rsidR="0086464C" w:rsidRDefault="0086464C" w:rsidP="0086464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86464C">
        <w:rPr>
          <w:rFonts w:eastAsia="Arial"/>
          <w:b/>
          <w:kern w:val="3"/>
          <w:sz w:val="24"/>
          <w:szCs w:val="24"/>
          <w:lang w:eastAsia="zh-CN"/>
        </w:rPr>
        <w:t>д. 16</w:t>
      </w:r>
    </w:p>
    <w:p w:rsidR="0086464C" w:rsidRDefault="0086464C" w:rsidP="0086464C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04A82" w:rsidRDefault="0010435B" w:rsidP="00F04A82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32064" w:rsidRPr="0013206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04A82" w:rsidRPr="00F04A82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04A82" w:rsidRPr="00F04A8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04A82" w:rsidRPr="00F04A82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03E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04A82" w:rsidRPr="00F04A82">
        <w:rPr>
          <w:b/>
          <w:color w:val="000000"/>
          <w:kern w:val="3"/>
          <w:sz w:val="24"/>
          <w:szCs w:val="24"/>
          <w:lang w:eastAsia="zh-CN" w:bidi="hi-IN"/>
        </w:rPr>
        <w:t>220 000,00</w:t>
      </w:r>
      <w:r w:rsidR="00F04A8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D5ECF" w:rsidRPr="007D5ECF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04A82">
        <w:rPr>
          <w:b/>
          <w:bCs/>
          <w:color w:val="000000"/>
          <w:kern w:val="3"/>
          <w:sz w:val="24"/>
          <w:szCs w:val="24"/>
          <w:lang w:eastAsia="zh-CN" w:bidi="hi-IN"/>
        </w:rPr>
        <w:t>35</w:t>
      </w:r>
      <w:r w:rsidR="00F04A82" w:rsidRPr="00F04A82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04A82" w:rsidRPr="00F04A82">
        <w:rPr>
          <w:b/>
          <w:bCs/>
          <w:color w:val="000000"/>
          <w:kern w:val="3"/>
          <w:sz w:val="24"/>
          <w:szCs w:val="24"/>
          <w:lang w:eastAsia="zh-CN" w:bidi="hi-IN"/>
        </w:rPr>
        <w:t>3 300,00</w:t>
      </w:r>
      <w:r w:rsidR="00F04A8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2064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BFC60-4280-4074-B82F-E587440D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29</cp:revision>
  <cp:lastPrinted>2023-02-01T06:27:00Z</cp:lastPrinted>
  <dcterms:created xsi:type="dcterms:W3CDTF">2024-06-18T11:39:00Z</dcterms:created>
  <dcterms:modified xsi:type="dcterms:W3CDTF">2024-07-01T06:54:00Z</dcterms:modified>
</cp:coreProperties>
</file>